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A2E6FC" w14:textId="25753245" w:rsidR="00A01E1B" w:rsidRPr="00D46DDE" w:rsidRDefault="00A01E1B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bookmarkStart w:id="0" w:name="_Hlk6917719"/>
      <w:bookmarkStart w:id="1" w:name="_Hlk74736871"/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bookmarkEnd w:id="0"/>
      <w:r w:rsidR="00D61B54">
        <w:rPr>
          <w:rFonts w:ascii="Source Sans Pro" w:hAnsi="Source Sans Pro" w:cs="Tahoma"/>
          <w:sz w:val="16"/>
          <w:szCs w:val="20"/>
        </w:rPr>
        <w:t>9</w:t>
      </w:r>
      <w:r>
        <w:rPr>
          <w:rFonts w:ascii="Source Sans Pro" w:hAnsi="Source Sans Pro" w:cs="Tahoma"/>
          <w:sz w:val="16"/>
          <w:szCs w:val="20"/>
        </w:rPr>
        <w:t xml:space="preserve"> do SWZ</w:t>
      </w:r>
    </w:p>
    <w:bookmarkEnd w:id="1"/>
    <w:p w14:paraId="770C19FA" w14:textId="41319E27" w:rsidR="00A01E1B" w:rsidRPr="00FC4DF4" w:rsidRDefault="00FC4DF4" w:rsidP="00A01E1B">
      <w:pPr>
        <w:spacing w:after="0" w:line="276" w:lineRule="auto"/>
        <w:jc w:val="both"/>
        <w:rPr>
          <w:rFonts w:ascii="Source Sans Pro" w:hAnsi="Source Sans Pro" w:cs="Tahoma"/>
          <w:color w:val="FF0000"/>
          <w:sz w:val="20"/>
          <w:szCs w:val="20"/>
        </w:rPr>
      </w:pPr>
      <w:r w:rsidRPr="00FC4DF4">
        <w:rPr>
          <w:rFonts w:ascii="Source Sans Pro" w:hAnsi="Source Sans Pro" w:cs="Tahoma"/>
          <w:b/>
          <w:bCs/>
          <w:color w:val="FF0000"/>
          <w:sz w:val="20"/>
          <w:szCs w:val="20"/>
        </w:rPr>
        <w:t xml:space="preserve">Uwaga: oświadczenie należy złożyć </w:t>
      </w:r>
      <w:r w:rsidR="00420177">
        <w:rPr>
          <w:rFonts w:ascii="Source Sans Pro" w:hAnsi="Source Sans Pro" w:cs="Tahoma"/>
          <w:b/>
          <w:bCs/>
          <w:color w:val="FF0000"/>
          <w:sz w:val="20"/>
          <w:szCs w:val="20"/>
        </w:rPr>
        <w:t>wraz z Ofertą</w:t>
      </w:r>
      <w:r w:rsidRPr="00FC4DF4">
        <w:rPr>
          <w:rFonts w:ascii="Source Sans Pro" w:hAnsi="Source Sans Pro" w:cs="Tahoma"/>
          <w:b/>
          <w:color w:val="FF0000"/>
          <w:sz w:val="20"/>
          <w:szCs w:val="20"/>
        </w:rPr>
        <w:t> </w:t>
      </w:r>
    </w:p>
    <w:p w14:paraId="1E72DE34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Oświadczenie o podziale obowiązków </w:t>
      </w:r>
    </w:p>
    <w:p w14:paraId="37C3227E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Wykonawców wspólnie ubiegających się o udzielenie zamówienia </w:t>
      </w:r>
    </w:p>
    <w:p w14:paraId="63272969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składane na podstawie art. 117 ust. 4 ustawy z dnia 11 września 2019 r.  </w:t>
      </w:r>
    </w:p>
    <w:p w14:paraId="706C8C5D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Prawo zamówień publicznych </w:t>
      </w:r>
    </w:p>
    <w:p w14:paraId="0F51C938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4FA11F84" w14:textId="77777777" w:rsidR="00420177" w:rsidRPr="00420177" w:rsidRDefault="00420177" w:rsidP="00130040">
      <w:pPr>
        <w:spacing w:after="0" w:line="276" w:lineRule="auto"/>
        <w:jc w:val="both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 xml:space="preserve">Zgodnie z obowiązkiem wynikającym z art. 117 ust. 4 ustawy </w:t>
      </w:r>
      <w:proofErr w:type="spellStart"/>
      <w:r w:rsidRPr="00420177">
        <w:rPr>
          <w:rFonts w:ascii="Source Sans Pro" w:hAnsi="Source Sans Pro" w:cs="Tahoma"/>
          <w:b/>
          <w:bCs/>
          <w:sz w:val="20"/>
          <w:szCs w:val="20"/>
        </w:rPr>
        <w:t>Pzp</w:t>
      </w:r>
      <w:proofErr w:type="spellEnd"/>
      <w:r w:rsidRPr="00420177">
        <w:rPr>
          <w:rFonts w:ascii="Source Sans Pro" w:hAnsi="Source Sans Pro" w:cs="Tahoma"/>
          <w:b/>
          <w:bCs/>
          <w:sz w:val="20"/>
          <w:szCs w:val="20"/>
        </w:rPr>
        <w:t>, jako Wykonawcy składający ofertę wspólną (konsorcjum*/ spółka cywilna*) w składzie:  </w:t>
      </w:r>
    </w:p>
    <w:p w14:paraId="7342F14D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3"/>
        <w:gridCol w:w="3214"/>
        <w:gridCol w:w="3184"/>
        <w:gridCol w:w="2104"/>
      </w:tblGrid>
      <w:tr w:rsidR="00420177" w:rsidRPr="00420177" w14:paraId="7D4ACE83" w14:textId="77777777" w:rsidTr="00420177">
        <w:trPr>
          <w:trHeight w:val="45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6A301BD1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Lp.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52A82313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Nazwa(y) Wykonawcy(ów)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17567D4D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Adres(y) Wykonawcy(ów)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vAlign w:val="center"/>
            <w:hideMark/>
          </w:tcPr>
          <w:p w14:paraId="6C11ADF0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NIP </w:t>
            </w:r>
          </w:p>
        </w:tc>
      </w:tr>
      <w:tr w:rsidR="00420177" w:rsidRPr="00420177" w14:paraId="37CD3B55" w14:textId="77777777" w:rsidTr="00420177">
        <w:trPr>
          <w:trHeight w:val="30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39E18162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B2D67F1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  <w:p w14:paraId="37F94C23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1EAAE68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331C7DD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</w:tr>
      <w:tr w:rsidR="00420177" w:rsidRPr="00420177" w14:paraId="449A864F" w14:textId="77777777" w:rsidTr="00420177">
        <w:trPr>
          <w:trHeight w:val="390"/>
        </w:trPr>
        <w:tc>
          <w:tcPr>
            <w:tcW w:w="5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576A01BF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2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8D1DC5F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  <w:p w14:paraId="45FFF623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1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7927D73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9E36B5D" w14:textId="77777777" w:rsidR="00420177" w:rsidRPr="00420177" w:rsidRDefault="00420177" w:rsidP="00420177">
            <w:pPr>
              <w:spacing w:after="0" w:line="276" w:lineRule="auto"/>
              <w:jc w:val="center"/>
              <w:rPr>
                <w:rFonts w:ascii="Source Sans Pro" w:hAnsi="Source Sans Pro" w:cs="Tahoma"/>
                <w:b/>
                <w:bCs/>
                <w:sz w:val="20"/>
                <w:szCs w:val="20"/>
              </w:rPr>
            </w:pPr>
            <w:r w:rsidRPr="00420177">
              <w:rPr>
                <w:rFonts w:ascii="Source Sans Pro" w:hAnsi="Source Sans Pro" w:cs="Tahoma"/>
                <w:b/>
                <w:bCs/>
                <w:sz w:val="20"/>
                <w:szCs w:val="20"/>
              </w:rPr>
              <w:t> </w:t>
            </w:r>
          </w:p>
        </w:tc>
      </w:tr>
    </w:tbl>
    <w:p w14:paraId="771F4F06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0727A094" w14:textId="77777777" w:rsidR="00420177" w:rsidRPr="00420177" w:rsidRDefault="00420177" w:rsidP="00130040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oświadczam(-y), że przystępując do postępowania o udzielenie zamówienia publicznego pn.:   </w:t>
      </w:r>
    </w:p>
    <w:p w14:paraId="164809F0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2406B69E" w14:textId="601AD911" w:rsidR="009D1149" w:rsidRDefault="009D1149" w:rsidP="009D1149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r w:rsidRPr="00071EF4">
        <w:rPr>
          <w:rFonts w:ascii="Source Sans Pro" w:eastAsia="Calibri" w:hAnsi="Source Sans Pro" w:cs="Tahoma"/>
          <w:sz w:val="20"/>
          <w:szCs w:val="20"/>
        </w:rPr>
        <w:t>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</w:t>
      </w:r>
      <w:r w:rsidRPr="009D1149">
        <w:rPr>
          <w:rFonts w:ascii="Source Sans Pro" w:hAnsi="Source Sans Pro" w:cs="Tahoma"/>
          <w:b/>
          <w:bCs/>
          <w:sz w:val="20"/>
          <w:szCs w:val="20"/>
        </w:rPr>
        <w:t>.”</w:t>
      </w:r>
      <w:r w:rsidRPr="009D1149">
        <w:rPr>
          <w:rFonts w:ascii="Source Sans Pro" w:eastAsia="Calibri" w:hAnsi="Source Sans Pro" w:cs="Tahoma"/>
          <w:b/>
          <w:bCs/>
          <w:sz w:val="20"/>
          <w:szCs w:val="20"/>
        </w:rPr>
        <w:t xml:space="preserve">, </w:t>
      </w:r>
      <w:r w:rsidRPr="009D1149">
        <w:rPr>
          <w:rFonts w:ascii="Source Sans Pro" w:eastAsia="Calibri" w:hAnsi="Source Sans Pro" w:cs="Tahoma"/>
          <w:b/>
          <w:bCs/>
          <w:sz w:val="20"/>
          <w:szCs w:val="20"/>
        </w:rPr>
        <w:t>zadanie ………….</w:t>
      </w:r>
    </w:p>
    <w:p w14:paraId="0C945158" w14:textId="144B3396" w:rsidR="009D1149" w:rsidRPr="00071EF4" w:rsidRDefault="009D1149" w:rsidP="009D1149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r w:rsidRPr="00071EF4">
        <w:rPr>
          <w:rFonts w:ascii="Source Sans Pro" w:eastAsia="Calibri" w:hAnsi="Source Sans Pro" w:cs="Tahoma"/>
          <w:sz w:val="20"/>
          <w:szCs w:val="20"/>
        </w:rPr>
        <w:t>sygn. CPR-ZP01/2025</w:t>
      </w:r>
    </w:p>
    <w:p w14:paraId="08E48C0A" w14:textId="77777777" w:rsidR="00D02A5E" w:rsidRDefault="00D02A5E" w:rsidP="00D02A5E">
      <w:pPr>
        <w:spacing w:after="0" w:line="276" w:lineRule="auto"/>
        <w:rPr>
          <w:rFonts w:ascii="Source Sans Pro" w:hAnsi="Source Sans Pro" w:cs="Tahoma"/>
          <w:b/>
          <w:bCs/>
          <w:sz w:val="20"/>
          <w:szCs w:val="20"/>
        </w:rPr>
      </w:pPr>
    </w:p>
    <w:p w14:paraId="613EDB1E" w14:textId="4C8AEE4B" w:rsidR="00420177" w:rsidRPr="00420177" w:rsidRDefault="00420177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 wyszczególnione poniżej dostawy/usługi zostaną zrealizowane przez wskazanych wykonawców:  </w:t>
      </w:r>
    </w:p>
    <w:p w14:paraId="4368F4A0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2C7D7917" w14:textId="77777777" w:rsidR="00420177" w:rsidRPr="00420177" w:rsidRDefault="00420177" w:rsidP="00130040">
      <w:pPr>
        <w:numPr>
          <w:ilvl w:val="0"/>
          <w:numId w:val="32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 xml:space="preserve">Wykonawca ……………………….…. </w:t>
      </w:r>
      <w:r w:rsidRPr="00420177">
        <w:rPr>
          <w:rFonts w:ascii="Source Sans Pro" w:hAnsi="Source Sans Pro" w:cs="Tahoma"/>
          <w:sz w:val="20"/>
          <w:szCs w:val="20"/>
        </w:rPr>
        <w:t>(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wskazać nazwę wykonawcy lub wykonawców w ramach konsorcjum/ spółki cywilnej, składający ofertę</w:t>
      </w:r>
      <w:r w:rsidRPr="00420177">
        <w:rPr>
          <w:rFonts w:ascii="Source Sans Pro" w:hAnsi="Source Sans Pro" w:cs="Tahoma"/>
          <w:sz w:val="20"/>
          <w:szCs w:val="20"/>
        </w:rPr>
        <w:t xml:space="preserve">) wykona następujące usługi/dostawy* 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(wskazać zakres)</w:t>
      </w:r>
      <w:r w:rsidRPr="00420177">
        <w:rPr>
          <w:rFonts w:ascii="Source Sans Pro" w:hAnsi="Source Sans Pro" w:cs="Tahoma"/>
          <w:sz w:val="20"/>
          <w:szCs w:val="20"/>
        </w:rPr>
        <w:t xml:space="preserve"> w ramach realizacji zamówienia: </w:t>
      </w:r>
    </w:p>
    <w:p w14:paraId="649B2E76" w14:textId="77777777" w:rsidR="00420177" w:rsidRPr="00420177" w:rsidRDefault="00420177" w:rsidP="00420177">
      <w:pPr>
        <w:numPr>
          <w:ilvl w:val="0"/>
          <w:numId w:val="33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………………………………………….……………….. </w:t>
      </w:r>
    </w:p>
    <w:p w14:paraId="30524D2B" w14:textId="77777777" w:rsidR="00420177" w:rsidRPr="00420177" w:rsidRDefault="00420177" w:rsidP="00420177">
      <w:pPr>
        <w:numPr>
          <w:ilvl w:val="0"/>
          <w:numId w:val="34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…………………………………………………………... </w:t>
      </w:r>
    </w:p>
    <w:p w14:paraId="60673E77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73D43EE2" w14:textId="77777777" w:rsidR="00420177" w:rsidRPr="00420177" w:rsidRDefault="00420177" w:rsidP="00130040">
      <w:pPr>
        <w:numPr>
          <w:ilvl w:val="0"/>
          <w:numId w:val="35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Wykonawca …………………………….</w:t>
      </w:r>
      <w:r w:rsidRPr="00420177">
        <w:rPr>
          <w:rFonts w:ascii="Source Sans Pro" w:hAnsi="Source Sans Pro" w:cs="Tahoma"/>
          <w:sz w:val="20"/>
          <w:szCs w:val="20"/>
        </w:rPr>
        <w:t xml:space="preserve"> (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wskazać nazwę wykonawcy lub wykonawców w ramach konsorcjum/ spółki cywilnej, składający ofertę</w:t>
      </w:r>
      <w:r w:rsidRPr="00420177">
        <w:rPr>
          <w:rFonts w:ascii="Source Sans Pro" w:hAnsi="Source Sans Pro" w:cs="Tahoma"/>
          <w:sz w:val="20"/>
          <w:szCs w:val="20"/>
        </w:rPr>
        <w:t xml:space="preserve">) wykona następujące usługi/dostawy* </w:t>
      </w:r>
      <w:r w:rsidRPr="00420177">
        <w:rPr>
          <w:rFonts w:ascii="Source Sans Pro" w:hAnsi="Source Sans Pro" w:cs="Tahoma"/>
          <w:i/>
          <w:iCs/>
          <w:sz w:val="20"/>
          <w:szCs w:val="20"/>
        </w:rPr>
        <w:t>(wskazać zakres)</w:t>
      </w:r>
      <w:r w:rsidRPr="00420177">
        <w:rPr>
          <w:rFonts w:ascii="Source Sans Pro" w:hAnsi="Source Sans Pro" w:cs="Tahoma"/>
          <w:sz w:val="20"/>
          <w:szCs w:val="20"/>
        </w:rPr>
        <w:t xml:space="preserve"> w ramach realizacji zamówienia: </w:t>
      </w:r>
    </w:p>
    <w:p w14:paraId="307D5445" w14:textId="77777777" w:rsidR="00420177" w:rsidRPr="00420177" w:rsidRDefault="00420177" w:rsidP="00420177">
      <w:pPr>
        <w:numPr>
          <w:ilvl w:val="0"/>
          <w:numId w:val="36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…………………………………………………….…….. </w:t>
      </w:r>
    </w:p>
    <w:p w14:paraId="5316B1C2" w14:textId="77777777" w:rsidR="00420177" w:rsidRPr="00420177" w:rsidRDefault="00420177" w:rsidP="00420177">
      <w:pPr>
        <w:numPr>
          <w:ilvl w:val="0"/>
          <w:numId w:val="37"/>
        </w:numPr>
        <w:spacing w:after="0" w:line="276" w:lineRule="auto"/>
        <w:jc w:val="center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…………………………………………………………... </w:t>
      </w:r>
    </w:p>
    <w:p w14:paraId="28AE3F63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3FC27F9F" w14:textId="77777777" w:rsidR="00420177" w:rsidRPr="00420177" w:rsidRDefault="00420177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 w:rsidRPr="00420177">
        <w:rPr>
          <w:rFonts w:ascii="Source Sans Pro" w:hAnsi="Source Sans Pro" w:cs="Tahoma"/>
          <w:sz w:val="20"/>
          <w:szCs w:val="20"/>
        </w:rPr>
        <w:t> </w:t>
      </w:r>
    </w:p>
    <w:p w14:paraId="3700C6AE" w14:textId="77777777" w:rsidR="00D02A5E" w:rsidRDefault="00D02A5E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38A3907E" w14:textId="77777777" w:rsidR="00D02A5E" w:rsidRDefault="00D02A5E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56122D3B" w14:textId="77777777" w:rsidR="00D02A5E" w:rsidRDefault="00D02A5E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</w:p>
    <w:p w14:paraId="23A6DB9E" w14:textId="3E665DF6" w:rsidR="00420177" w:rsidRPr="00420177" w:rsidRDefault="00D02A5E" w:rsidP="00D02A5E">
      <w:pPr>
        <w:spacing w:after="0" w:line="276" w:lineRule="auto"/>
        <w:rPr>
          <w:rFonts w:ascii="Source Sans Pro" w:hAnsi="Source Sans Pro" w:cs="Tahoma"/>
          <w:sz w:val="20"/>
          <w:szCs w:val="20"/>
        </w:rPr>
      </w:pPr>
      <w:r>
        <w:rPr>
          <w:rFonts w:ascii="Source Sans Pro" w:hAnsi="Source Sans Pro" w:cs="Tahoma"/>
          <w:sz w:val="20"/>
          <w:szCs w:val="20"/>
        </w:rPr>
        <w:t>*</w:t>
      </w:r>
      <w:r w:rsidR="00420177" w:rsidRPr="00420177">
        <w:rPr>
          <w:rFonts w:ascii="Source Sans Pro" w:hAnsi="Source Sans Pro" w:cs="Tahoma"/>
          <w:sz w:val="20"/>
          <w:szCs w:val="20"/>
        </w:rPr>
        <w:t xml:space="preserve"> Niepotrzebne skreślić </w:t>
      </w:r>
    </w:p>
    <w:p w14:paraId="5344029B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7324D5B6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6727AC6A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780E3DBD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556376B1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color w:val="FF0000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color w:val="FF0000"/>
          <w:sz w:val="20"/>
          <w:szCs w:val="20"/>
        </w:rPr>
        <w:lastRenderedPageBreak/>
        <w:t>Dokument należy opatrzeć kwalifikowanym podpisem elektronicznym, podpisem zaufanym lub podpisem osobistym, przez osoby zdolne do czynności prawnych w imieniu Wykonawcy i zaciągania w jego imieniu zobowiązań finansowych </w:t>
      </w:r>
    </w:p>
    <w:p w14:paraId="63CD4807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color w:val="FF0000"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color w:val="FF0000"/>
          <w:sz w:val="20"/>
          <w:szCs w:val="20"/>
        </w:rPr>
        <w:t> </w:t>
      </w:r>
    </w:p>
    <w:p w14:paraId="55512BAE" w14:textId="77777777" w:rsidR="00420177" w:rsidRPr="00420177" w:rsidRDefault="00420177" w:rsidP="00420177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  <w:r w:rsidRPr="00420177">
        <w:rPr>
          <w:rFonts w:ascii="Source Sans Pro" w:hAnsi="Source Sans Pro" w:cs="Tahoma"/>
          <w:b/>
          <w:bCs/>
          <w:sz w:val="20"/>
          <w:szCs w:val="20"/>
        </w:rPr>
        <w:t> </w:t>
      </w:r>
    </w:p>
    <w:p w14:paraId="3C42CBD3" w14:textId="77777777" w:rsidR="00420177" w:rsidRDefault="00420177" w:rsidP="00FC4DF4">
      <w:pPr>
        <w:spacing w:after="0" w:line="276" w:lineRule="auto"/>
        <w:jc w:val="center"/>
        <w:rPr>
          <w:rFonts w:ascii="Source Sans Pro" w:hAnsi="Source Sans Pro" w:cs="Tahoma"/>
          <w:b/>
          <w:bCs/>
          <w:sz w:val="20"/>
          <w:szCs w:val="20"/>
        </w:rPr>
      </w:pPr>
    </w:p>
    <w:sectPr w:rsidR="00420177" w:rsidSect="00643EAE">
      <w:footerReference w:type="default" r:id="rId11"/>
      <w:headerReference w:type="first" r:id="rId12"/>
      <w:footerReference w:type="first" r:id="rId13"/>
      <w:pgSz w:w="11906" w:h="16838" w:code="9"/>
      <w:pgMar w:top="1134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9FABF9" w14:textId="77777777" w:rsidR="00A922D1" w:rsidRDefault="00A922D1">
      <w:r>
        <w:separator/>
      </w:r>
    </w:p>
  </w:endnote>
  <w:endnote w:type="continuationSeparator" w:id="0">
    <w:p w14:paraId="44AD71CD" w14:textId="77777777" w:rsidR="00A922D1" w:rsidRDefault="00A922D1">
      <w:r>
        <w:continuationSeparator/>
      </w:r>
    </w:p>
  </w:endnote>
  <w:endnote w:type="continuationNotice" w:id="1">
    <w:p w14:paraId="3B4FF96C" w14:textId="77777777" w:rsidR="00A922D1" w:rsidRDefault="00A922D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39BD439-BE6F-429E-956C-73BC860A9575}"/>
    <w:embedBold r:id="rId2" w:fontKey="{D8C4D820-8640-43BD-9331-068C7964B88F}"/>
    <w:embedItalic r:id="rId3" w:fontKey="{DC1E1B52-9D80-467D-82F8-9F6D59F3D22E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4" w:fontKey="{0F167043-97F4-4597-A4CB-7521C4535A44}"/>
  </w:font>
  <w:font w:name="Source Sans Pro Semibold">
    <w:altName w:val="Arial"/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21E7918A-14B4-4C12-93E7-8D7AAFA22405}"/>
    <w:embedBold r:id="rId6" w:fontKey="{BEE8A59F-3446-495D-B982-8AEEDD7A93E7}"/>
    <w:embedItalic r:id="rId7" w:fontKey="{1F62D58E-EA43-4C1E-B492-C3139DD4860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27464975-C36B-4716-9D3E-0DBCA2592C0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58242" behindDoc="1" locked="0" layoutInCell="1" allowOverlap="1" wp14:anchorId="117C8F9E" wp14:editId="4A735CC3">
          <wp:simplePos x="0" y="0"/>
          <wp:positionH relativeFrom="column">
            <wp:posOffset>-497205</wp:posOffset>
          </wp:positionH>
          <wp:positionV relativeFrom="paragraph">
            <wp:posOffset>232723</wp:posOffset>
          </wp:positionV>
          <wp:extent cx="6445250" cy="420188"/>
          <wp:effectExtent l="0" t="0" r="0" b="0"/>
          <wp:wrapNone/>
          <wp:docPr id="72529923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5F528D05" w:rsidR="002D3606" w:rsidRPr="002D3606" w:rsidRDefault="00643EAE" w:rsidP="00643EAE">
    <w:pPr>
      <w:pStyle w:val="Stopka"/>
      <w:tabs>
        <w:tab w:val="left" w:pos="2644"/>
      </w:tabs>
    </w:pPr>
    <w:r>
      <w:tab/>
    </w: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F8359E8" w14:textId="77777777" w:rsidR="00A922D1" w:rsidRDefault="00A922D1">
      <w:r>
        <w:separator/>
      </w:r>
    </w:p>
  </w:footnote>
  <w:footnote w:type="continuationSeparator" w:id="0">
    <w:p w14:paraId="6DBE3A5E" w14:textId="77777777" w:rsidR="00A922D1" w:rsidRDefault="00A922D1">
      <w:r>
        <w:continuationSeparator/>
      </w:r>
    </w:p>
  </w:footnote>
  <w:footnote w:type="continuationNotice" w:id="1">
    <w:p w14:paraId="57355AF7" w14:textId="77777777" w:rsidR="00A922D1" w:rsidRDefault="00A922D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F9D5F5" w14:textId="77777777" w:rsidR="009D1149" w:rsidRDefault="009D1149" w:rsidP="002D3606">
    <w:pPr>
      <w:pStyle w:val="Nagwek"/>
      <w:ind w:left="-851"/>
    </w:pPr>
    <w:r>
      <w:rPr>
        <w:noProof/>
      </w:rPr>
      <w:drawing>
        <wp:inline distT="0" distB="0" distL="0" distR="0" wp14:anchorId="7E0ED912" wp14:editId="1AAA92AF">
          <wp:extent cx="2973308" cy="641140"/>
          <wp:effectExtent l="0" t="0" r="0" b="6560"/>
          <wp:docPr id="382425839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27E7C14B" w14:textId="4291D06D" w:rsidR="002D3606" w:rsidRPr="00A03C8D" w:rsidRDefault="002D3606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C2F48D8" wp14:editId="6EF5B6D1">
          <wp:simplePos x="0" y="0"/>
          <wp:positionH relativeFrom="column">
            <wp:posOffset>-3335020</wp:posOffset>
          </wp:positionH>
          <wp:positionV relativeFrom="paragraph">
            <wp:posOffset>3002280</wp:posOffset>
          </wp:positionV>
          <wp:extent cx="5760085" cy="169545"/>
          <wp:effectExtent l="0" t="5080" r="6985" b="6985"/>
          <wp:wrapNone/>
          <wp:docPr id="30196947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812B41"/>
    <w:multiLevelType w:val="multilevel"/>
    <w:tmpl w:val="1EE22E2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0B73815"/>
    <w:multiLevelType w:val="multilevel"/>
    <w:tmpl w:val="93A0C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10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1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2" w15:restartNumberingAfterBreak="0">
    <w:nsid w:val="30B554C0"/>
    <w:multiLevelType w:val="multilevel"/>
    <w:tmpl w:val="1E761E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44C9159B"/>
    <w:multiLevelType w:val="multilevel"/>
    <w:tmpl w:val="1A6277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9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1" w15:restartNumberingAfterBreak="0">
    <w:nsid w:val="51B97901"/>
    <w:multiLevelType w:val="multilevel"/>
    <w:tmpl w:val="C012FA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4" w15:restartNumberingAfterBreak="0">
    <w:nsid w:val="5BD00262"/>
    <w:multiLevelType w:val="multilevel"/>
    <w:tmpl w:val="1D8A78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FE6F5D"/>
    <w:multiLevelType w:val="multilevel"/>
    <w:tmpl w:val="25DA99A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9" w15:restartNumberingAfterBreak="0">
    <w:nsid w:val="6DD43F66"/>
    <w:multiLevelType w:val="multilevel"/>
    <w:tmpl w:val="FF366F5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7D656153"/>
    <w:multiLevelType w:val="multilevel"/>
    <w:tmpl w:val="D59E8B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414009405">
    <w:abstractNumId w:val="9"/>
  </w:num>
  <w:num w:numId="2" w16cid:durableId="1056246125">
    <w:abstractNumId w:val="7"/>
  </w:num>
  <w:num w:numId="3" w16cid:durableId="2016573413">
    <w:abstractNumId w:val="8"/>
  </w:num>
  <w:num w:numId="4" w16cid:durableId="242224795">
    <w:abstractNumId w:val="22"/>
  </w:num>
  <w:num w:numId="5" w16cid:durableId="2089617506">
    <w:abstractNumId w:val="1"/>
  </w:num>
  <w:num w:numId="6" w16cid:durableId="907034401">
    <w:abstractNumId w:val="17"/>
  </w:num>
  <w:num w:numId="7" w16cid:durableId="1821575556">
    <w:abstractNumId w:val="34"/>
  </w:num>
  <w:num w:numId="8" w16cid:durableId="918290797">
    <w:abstractNumId w:val="15"/>
  </w:num>
  <w:num w:numId="9" w16cid:durableId="167329139">
    <w:abstractNumId w:val="25"/>
  </w:num>
  <w:num w:numId="10" w16cid:durableId="1848641241">
    <w:abstractNumId w:val="30"/>
  </w:num>
  <w:num w:numId="11" w16cid:durableId="1385522170">
    <w:abstractNumId w:val="36"/>
  </w:num>
  <w:num w:numId="12" w16cid:durableId="1274634909">
    <w:abstractNumId w:val="33"/>
  </w:num>
  <w:num w:numId="13" w16cid:durableId="1890220813">
    <w:abstractNumId w:val="10"/>
  </w:num>
  <w:num w:numId="14" w16cid:durableId="1566380972">
    <w:abstractNumId w:val="11"/>
  </w:num>
  <w:num w:numId="15" w16cid:durableId="607741636">
    <w:abstractNumId w:val="31"/>
  </w:num>
  <w:num w:numId="16" w16cid:durableId="1060907456">
    <w:abstractNumId w:val="32"/>
  </w:num>
  <w:num w:numId="17" w16cid:durableId="1527447976">
    <w:abstractNumId w:val="28"/>
  </w:num>
  <w:num w:numId="18" w16cid:durableId="1952393549">
    <w:abstractNumId w:val="18"/>
  </w:num>
  <w:num w:numId="19" w16cid:durableId="817918879">
    <w:abstractNumId w:val="2"/>
  </w:num>
  <w:num w:numId="20" w16cid:durableId="134302721">
    <w:abstractNumId w:val="23"/>
  </w:num>
  <w:num w:numId="21" w16cid:durableId="90401032">
    <w:abstractNumId w:val="19"/>
  </w:num>
  <w:num w:numId="22" w16cid:durableId="172304742">
    <w:abstractNumId w:val="20"/>
  </w:num>
  <w:num w:numId="23" w16cid:durableId="2041514280">
    <w:abstractNumId w:val="13"/>
  </w:num>
  <w:num w:numId="24" w16cid:durableId="2083141525">
    <w:abstractNumId w:val="0"/>
  </w:num>
  <w:num w:numId="25" w16cid:durableId="408622613">
    <w:abstractNumId w:val="14"/>
  </w:num>
  <w:num w:numId="26" w16cid:durableId="297423114">
    <w:abstractNumId w:val="3"/>
  </w:num>
  <w:num w:numId="27" w16cid:durableId="1361323010">
    <w:abstractNumId w:val="4"/>
  </w:num>
  <w:num w:numId="28" w16cid:durableId="191843315">
    <w:abstractNumId w:val="26"/>
  </w:num>
  <w:num w:numId="29" w16cid:durableId="879129854">
    <w:abstractNumId w:val="24"/>
  </w:num>
  <w:num w:numId="30" w16cid:durableId="1602375481">
    <w:abstractNumId w:val="27"/>
  </w:num>
  <w:num w:numId="31" w16cid:durableId="1735276152">
    <w:abstractNumId w:val="21"/>
  </w:num>
  <w:num w:numId="32" w16cid:durableId="1058673521">
    <w:abstractNumId w:val="16"/>
  </w:num>
  <w:num w:numId="33" w16cid:durableId="970205703">
    <w:abstractNumId w:val="35"/>
  </w:num>
  <w:num w:numId="34" w16cid:durableId="671493155">
    <w:abstractNumId w:val="29"/>
  </w:num>
  <w:num w:numId="35" w16cid:durableId="2063285989">
    <w:abstractNumId w:val="5"/>
  </w:num>
  <w:num w:numId="36" w16cid:durableId="1009335789">
    <w:abstractNumId w:val="6"/>
  </w:num>
  <w:num w:numId="37" w16cid:durableId="537551809">
    <w:abstractNumId w:val="12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632E"/>
    <w:rsid w:val="00047CD6"/>
    <w:rsid w:val="0005292F"/>
    <w:rsid w:val="00054424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2EF3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6DD7"/>
    <w:rsid w:val="0012782C"/>
    <w:rsid w:val="00130040"/>
    <w:rsid w:val="00130FD7"/>
    <w:rsid w:val="00133578"/>
    <w:rsid w:val="00137E48"/>
    <w:rsid w:val="001400E2"/>
    <w:rsid w:val="0014072A"/>
    <w:rsid w:val="00141D5A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0BCF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4111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A5A52"/>
    <w:rsid w:val="002A6322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2F6E30"/>
    <w:rsid w:val="003002E4"/>
    <w:rsid w:val="00302609"/>
    <w:rsid w:val="00304902"/>
    <w:rsid w:val="003061B2"/>
    <w:rsid w:val="00310B6A"/>
    <w:rsid w:val="00314B8F"/>
    <w:rsid w:val="003156B2"/>
    <w:rsid w:val="00316324"/>
    <w:rsid w:val="00317F60"/>
    <w:rsid w:val="003249C9"/>
    <w:rsid w:val="003302FF"/>
    <w:rsid w:val="0033121C"/>
    <w:rsid w:val="00331FE8"/>
    <w:rsid w:val="00333910"/>
    <w:rsid w:val="003364C7"/>
    <w:rsid w:val="003418C8"/>
    <w:rsid w:val="00341E5E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473A"/>
    <w:rsid w:val="003754C2"/>
    <w:rsid w:val="00376A45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A6C1B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20177"/>
    <w:rsid w:val="00420CF4"/>
    <w:rsid w:val="00421EF0"/>
    <w:rsid w:val="00424F36"/>
    <w:rsid w:val="004259EE"/>
    <w:rsid w:val="00425BC4"/>
    <w:rsid w:val="004310E8"/>
    <w:rsid w:val="00433CF7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75BB"/>
    <w:rsid w:val="00477E1B"/>
    <w:rsid w:val="00481C90"/>
    <w:rsid w:val="00481D24"/>
    <w:rsid w:val="004833B4"/>
    <w:rsid w:val="00484470"/>
    <w:rsid w:val="00485E4A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3F33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0442"/>
    <w:rsid w:val="00554312"/>
    <w:rsid w:val="00561CA0"/>
    <w:rsid w:val="005653C0"/>
    <w:rsid w:val="00565750"/>
    <w:rsid w:val="0056626A"/>
    <w:rsid w:val="005668A4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1717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3EAE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A3D5A"/>
    <w:rsid w:val="006B0C14"/>
    <w:rsid w:val="006B2F05"/>
    <w:rsid w:val="006B3DF7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E2BD2"/>
    <w:rsid w:val="006E5269"/>
    <w:rsid w:val="006E676A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7D69"/>
    <w:rsid w:val="00710066"/>
    <w:rsid w:val="00716DD7"/>
    <w:rsid w:val="00717914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0B83"/>
    <w:rsid w:val="00752795"/>
    <w:rsid w:val="00752A26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778B"/>
    <w:rsid w:val="007A06C1"/>
    <w:rsid w:val="007A580C"/>
    <w:rsid w:val="007A6D52"/>
    <w:rsid w:val="007A7789"/>
    <w:rsid w:val="007A78A3"/>
    <w:rsid w:val="007B0103"/>
    <w:rsid w:val="007B1311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4ADA"/>
    <w:rsid w:val="008A5CEA"/>
    <w:rsid w:val="008A729B"/>
    <w:rsid w:val="008B5E62"/>
    <w:rsid w:val="008C0069"/>
    <w:rsid w:val="008C02F4"/>
    <w:rsid w:val="008C304F"/>
    <w:rsid w:val="008C3A14"/>
    <w:rsid w:val="008C4222"/>
    <w:rsid w:val="008C67F5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1149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1E1B"/>
    <w:rsid w:val="00A02E7A"/>
    <w:rsid w:val="00A03C8D"/>
    <w:rsid w:val="00A06C02"/>
    <w:rsid w:val="00A07DB1"/>
    <w:rsid w:val="00A108F8"/>
    <w:rsid w:val="00A10B0A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CA2"/>
    <w:rsid w:val="00A776AF"/>
    <w:rsid w:val="00A834B3"/>
    <w:rsid w:val="00A84498"/>
    <w:rsid w:val="00A845D2"/>
    <w:rsid w:val="00A84A9D"/>
    <w:rsid w:val="00A85120"/>
    <w:rsid w:val="00A85B7F"/>
    <w:rsid w:val="00A90979"/>
    <w:rsid w:val="00A91A84"/>
    <w:rsid w:val="00A922D1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5246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3759"/>
    <w:rsid w:val="00B14ED9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28E0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56C1"/>
    <w:rsid w:val="00C177D7"/>
    <w:rsid w:val="00C224EC"/>
    <w:rsid w:val="00C2356F"/>
    <w:rsid w:val="00C236B9"/>
    <w:rsid w:val="00C238D1"/>
    <w:rsid w:val="00C31F1B"/>
    <w:rsid w:val="00C3225D"/>
    <w:rsid w:val="00C339B9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05DB"/>
    <w:rsid w:val="00C629D3"/>
    <w:rsid w:val="00C643C2"/>
    <w:rsid w:val="00C70D75"/>
    <w:rsid w:val="00C72407"/>
    <w:rsid w:val="00C73692"/>
    <w:rsid w:val="00C74B09"/>
    <w:rsid w:val="00C74E45"/>
    <w:rsid w:val="00C76408"/>
    <w:rsid w:val="00C76F37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B6"/>
    <w:rsid w:val="00D02A5E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1B54"/>
    <w:rsid w:val="00D633A5"/>
    <w:rsid w:val="00D666CF"/>
    <w:rsid w:val="00D70DF2"/>
    <w:rsid w:val="00D73FFA"/>
    <w:rsid w:val="00D7498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F012B"/>
    <w:rsid w:val="00DF0C3F"/>
    <w:rsid w:val="00DF165D"/>
    <w:rsid w:val="00DF24E0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4561"/>
    <w:rsid w:val="00E90559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F01AE"/>
    <w:rsid w:val="00EF0D0A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7009"/>
    <w:rsid w:val="00F15B3B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ED0"/>
    <w:rsid w:val="00FB1C89"/>
    <w:rsid w:val="00FB63F1"/>
    <w:rsid w:val="00FB6BDC"/>
    <w:rsid w:val="00FC4DF4"/>
    <w:rsid w:val="00FD0204"/>
    <w:rsid w:val="00FD1297"/>
    <w:rsid w:val="00FD12F6"/>
    <w:rsid w:val="00FD3E62"/>
    <w:rsid w:val="00FD440B"/>
    <w:rsid w:val="00FE4293"/>
    <w:rsid w:val="00FE4EF7"/>
    <w:rsid w:val="00FE7498"/>
    <w:rsid w:val="00FF34C6"/>
    <w:rsid w:val="00FF3529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BCF5F216-D93F-4C5D-B870-3909481BA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40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1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7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14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57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26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64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68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45961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624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919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95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966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93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1842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15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242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04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748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8256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2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6464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7135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6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9528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070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710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417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8133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36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825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22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529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23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013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2528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55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26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0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546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52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47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795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7364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287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51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02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15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878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25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127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840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9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277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91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21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1055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1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9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746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47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72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10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120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971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16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33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71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213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64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43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00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815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45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39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77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28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31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4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64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4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12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73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301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2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55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766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55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938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828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52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89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02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0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8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67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120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22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61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25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92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90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1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626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3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21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2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48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40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522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5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66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6448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18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00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94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0826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280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31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863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76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6840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165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283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34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3664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4889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258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1954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62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7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9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2227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061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4140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9255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293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2841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67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6739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394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52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197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7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21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1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86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4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1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97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34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61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970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54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057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08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84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14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53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97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52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748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06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37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73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747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1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4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46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5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10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1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02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93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52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60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1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39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84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79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859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7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51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66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97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29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73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943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63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431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9029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93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4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7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158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715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5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3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13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7107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82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201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28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8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8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3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E2048D9-42CE-4A29-B9BB-042C66CE2A0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  <ds:schemaRef ds:uri="82e98fc5-8fdd-486e-9ba7-1103dc214676"/>
  </ds:schemaRefs>
</ds:datastoreItem>
</file>

<file path=customXml/itemProps4.xml><?xml version="1.0" encoding="utf-8"?>
<ds:datastoreItem xmlns:ds="http://schemas.openxmlformats.org/officeDocument/2006/customXml" ds:itemID="{FBFA3E3A-C39D-4F82-9F4A-EC15ED328615}"/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1</TotalTime>
  <Pages>2</Pages>
  <Words>224</Words>
  <Characters>1347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3</cp:revision>
  <cp:lastPrinted>2024-07-15T14:44:00Z</cp:lastPrinted>
  <dcterms:created xsi:type="dcterms:W3CDTF">2025-01-02T10:27:00Z</dcterms:created>
  <dcterms:modified xsi:type="dcterms:W3CDTF">2025-01-02T10:27:00Z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